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555E2DA8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4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45ABBE6B" w14:textId="48459688" w:rsidR="002F5495" w:rsidRPr="006018AB" w:rsidRDefault="002F5495" w:rsidP="002F5495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SEZNAM PODIZVAJALCEV S POOBLASTILOM</w:t>
      </w:r>
      <w:r w:rsidR="00F66635">
        <w:rPr>
          <w:rFonts w:asciiTheme="minorHAnsi" w:hAnsiTheme="minorHAnsi"/>
          <w:b/>
          <w:sz w:val="24"/>
          <w:szCs w:val="24"/>
        </w:rPr>
        <w:t xml:space="preserve"> za sklop __________</w:t>
      </w:r>
    </w:p>
    <w:p w14:paraId="68B4E676" w14:textId="77777777" w:rsidR="002F5495" w:rsidRPr="006018AB" w:rsidRDefault="002F5495" w:rsidP="002F5495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nastopanja s podizvajalci</w:t>
      </w:r>
    </w:p>
    <w:p w14:paraId="7EFA23AA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5D37390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2A949126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67FD6D96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2091281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7BBBA031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0E44CF71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00620204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4AF403D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A24A5E2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0D6CC9D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B745D1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25CF678" w14:textId="77777777" w:rsidTr="005D0CE6">
        <w:trPr>
          <w:trHeight w:val="367"/>
        </w:trPr>
        <w:tc>
          <w:tcPr>
            <w:tcW w:w="2079" w:type="dxa"/>
            <w:vAlign w:val="center"/>
          </w:tcPr>
          <w:p w14:paraId="7AFCA292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8F5A237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437B7146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13680EF2" w14:textId="2E58D5FF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</w:t>
            </w:r>
            <w:r>
              <w:rPr>
                <w:rFonts w:asciiTheme="minorHAnsi" w:hAnsiTheme="minorHAnsi"/>
              </w:rPr>
              <w:t xml:space="preserve"> </w:t>
            </w:r>
            <w:r w:rsidR="008C60EA">
              <w:rPr>
                <w:rFonts w:asciiTheme="minorHAnsi" w:hAnsiTheme="minorHAnsi"/>
              </w:rPr>
              <w:t xml:space="preserve">in vrednost </w:t>
            </w:r>
            <w:r w:rsidRPr="006018AB">
              <w:rPr>
                <w:rFonts w:asciiTheme="minorHAnsi" w:hAnsiTheme="minorHAnsi"/>
              </w:rPr>
              <w:t>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A1219FB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71B56205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42FBB2DD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567E409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4481CF54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F6C5E59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4D09B0F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07D69DB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32E4C1C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B6C6E60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9D31DE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6DE76AC" w14:textId="77777777" w:rsidTr="005D0CE6">
        <w:trPr>
          <w:trHeight w:val="445"/>
        </w:trPr>
        <w:tc>
          <w:tcPr>
            <w:tcW w:w="2079" w:type="dxa"/>
            <w:vAlign w:val="center"/>
          </w:tcPr>
          <w:p w14:paraId="722A7BF3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62E218C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12FCA747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6F7B642C" w14:textId="17E9E1F8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</w:t>
            </w:r>
            <w:r w:rsidR="008C60EA">
              <w:rPr>
                <w:rFonts w:asciiTheme="minorHAnsi" w:hAnsiTheme="minorHAnsi"/>
              </w:rPr>
              <w:t xml:space="preserve"> in vrednost</w:t>
            </w:r>
            <w:r w:rsidRPr="006018AB">
              <w:rPr>
                <w:rFonts w:asciiTheme="minorHAnsi" w:hAnsiTheme="min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BBED4F5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01AA1468" w14:textId="77777777" w:rsidR="002F5495" w:rsidRDefault="002F5495" w:rsidP="002F5495">
      <w:pPr>
        <w:jc w:val="both"/>
        <w:rPr>
          <w:rFonts w:asciiTheme="minorHAnsi" w:hAnsiTheme="minorHAnsi"/>
        </w:rPr>
      </w:pPr>
    </w:p>
    <w:p w14:paraId="74DD8370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Priloga: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5D04A" w14:textId="77777777" w:rsidR="0064699A" w:rsidRDefault="0064699A" w:rsidP="00BB5C4F">
      <w:r>
        <w:separator/>
      </w:r>
    </w:p>
  </w:endnote>
  <w:endnote w:type="continuationSeparator" w:id="0">
    <w:p w14:paraId="7553BB0B" w14:textId="77777777" w:rsidR="0064699A" w:rsidRDefault="0064699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F86B" w14:textId="77777777" w:rsidR="0064699A" w:rsidRDefault="0064699A" w:rsidP="00BB5C4F">
      <w:r>
        <w:separator/>
      </w:r>
    </w:p>
  </w:footnote>
  <w:footnote w:type="continuationSeparator" w:id="0">
    <w:p w14:paraId="62FD28F4" w14:textId="77777777" w:rsidR="0064699A" w:rsidRDefault="0064699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84286">
    <w:abstractNumId w:val="0"/>
  </w:num>
  <w:num w:numId="2" w16cid:durableId="1702242297">
    <w:abstractNumId w:val="6"/>
  </w:num>
  <w:num w:numId="3" w16cid:durableId="1684166962">
    <w:abstractNumId w:val="1"/>
  </w:num>
  <w:num w:numId="4" w16cid:durableId="150290574">
    <w:abstractNumId w:val="2"/>
  </w:num>
  <w:num w:numId="5" w16cid:durableId="565722002">
    <w:abstractNumId w:val="5"/>
  </w:num>
  <w:num w:numId="6" w16cid:durableId="193007627">
    <w:abstractNumId w:val="3"/>
  </w:num>
  <w:num w:numId="7" w16cid:durableId="7696665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5495"/>
    <w:rsid w:val="00311139"/>
    <w:rsid w:val="00324D6C"/>
    <w:rsid w:val="003375F5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A525C"/>
    <w:rsid w:val="005C5497"/>
    <w:rsid w:val="005E7D8E"/>
    <w:rsid w:val="005F1331"/>
    <w:rsid w:val="00600597"/>
    <w:rsid w:val="006011E2"/>
    <w:rsid w:val="00612BC0"/>
    <w:rsid w:val="006211BD"/>
    <w:rsid w:val="00641C32"/>
    <w:rsid w:val="0064699A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C60EA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66635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2021-06-08T11:42:00Z</dcterms:created>
  <dcterms:modified xsi:type="dcterms:W3CDTF">2023-08-22T07:23:00Z</dcterms:modified>
  <cp:contentStatus/>
</cp:coreProperties>
</file>